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F3D" w:rsidRPr="00D449EF" w:rsidRDefault="005C7F3D" w:rsidP="0097680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ПРОТОКОЛ</w:t>
      </w:r>
    </w:p>
    <w:p w:rsidR="005C7F3D" w:rsidRPr="00D449EF" w:rsidRDefault="005C7F3D" w:rsidP="00A22AE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публичных слушаний по проекту Правил землепользования и застройки </w:t>
      </w:r>
    </w:p>
    <w:p w:rsidR="005C7F3D" w:rsidRPr="00D449EF" w:rsidRDefault="005C7F3D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населенных пунктов, входящих в состав </w:t>
      </w:r>
      <w:r>
        <w:rPr>
          <w:rFonts w:ascii="Times New Roman" w:hAnsi="Times New Roman"/>
          <w:b/>
          <w:sz w:val="24"/>
          <w:szCs w:val="24"/>
        </w:rPr>
        <w:t xml:space="preserve">Тепловского </w:t>
      </w:r>
      <w:r w:rsidRPr="00D449EF">
        <w:rPr>
          <w:rFonts w:ascii="Times New Roman" w:hAnsi="Times New Roman"/>
          <w:b/>
          <w:sz w:val="24"/>
          <w:szCs w:val="24"/>
        </w:rPr>
        <w:t>муниципального образования Новобурасского муниципального района Саратовской области</w:t>
      </w:r>
    </w:p>
    <w:p w:rsidR="005C7F3D" w:rsidRPr="00A25CBC" w:rsidRDefault="005C7F3D" w:rsidP="00480F29">
      <w:pPr>
        <w:autoSpaceDE w:val="0"/>
        <w:autoSpaceDN w:val="0"/>
        <w:adjustRightInd w:val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(с. Аряш</w:t>
      </w:r>
      <w:r w:rsidRPr="00A25CBC">
        <w:rPr>
          <w:rFonts w:ascii="Times New Roman" w:hAnsi="Times New Roman"/>
          <w:b/>
          <w:i/>
          <w:sz w:val="24"/>
          <w:szCs w:val="24"/>
        </w:rPr>
        <w:t>)</w:t>
      </w:r>
    </w:p>
    <w:p w:rsidR="005C7F3D" w:rsidRPr="00D449EF" w:rsidRDefault="005C7F3D" w:rsidP="00480F29">
      <w:pPr>
        <w:autoSpaceDE w:val="0"/>
        <w:autoSpaceDN w:val="0"/>
        <w:adjustRightInd w:val="0"/>
        <w:rPr>
          <w:rFonts w:ascii="Times New Roman" w:hAnsi="Times New Roman"/>
          <w:i/>
          <w:sz w:val="24"/>
          <w:szCs w:val="24"/>
        </w:rPr>
      </w:pPr>
    </w:p>
    <w:p w:rsidR="005C7F3D" w:rsidRPr="00D449EF" w:rsidRDefault="005C7F3D" w:rsidP="00480F29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p w:rsidR="005C7F3D" w:rsidRPr="00D449EF" w:rsidRDefault="005C7F3D" w:rsidP="00A22AE0">
      <w:pPr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</w:t>
      </w:r>
    </w:p>
    <w:tbl>
      <w:tblPr>
        <w:tblW w:w="10321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2410"/>
        <w:gridCol w:w="1417"/>
        <w:gridCol w:w="4111"/>
      </w:tblGrid>
      <w:tr w:rsidR="005C7F3D" w:rsidRPr="00D449EF" w:rsidTr="00480F29">
        <w:trPr>
          <w:trHeight w:val="247"/>
        </w:trPr>
        <w:tc>
          <w:tcPr>
            <w:tcW w:w="2383" w:type="dxa"/>
          </w:tcPr>
          <w:p w:rsidR="005C7F3D" w:rsidRPr="0086206E" w:rsidRDefault="005C7F3D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410" w:type="dxa"/>
          </w:tcPr>
          <w:p w:rsidR="005C7F3D" w:rsidRPr="0086206E" w:rsidRDefault="005C7F3D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7" w:type="dxa"/>
          </w:tcPr>
          <w:p w:rsidR="005C7F3D" w:rsidRPr="0086206E" w:rsidRDefault="005C7F3D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111" w:type="dxa"/>
          </w:tcPr>
          <w:p w:rsidR="005C7F3D" w:rsidRPr="0086206E" w:rsidRDefault="005C7F3D" w:rsidP="00EA538A">
            <w:pPr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5C7F3D" w:rsidRPr="00D449EF" w:rsidTr="006432F8">
        <w:trPr>
          <w:trHeight w:val="275"/>
        </w:trPr>
        <w:tc>
          <w:tcPr>
            <w:tcW w:w="2383" w:type="dxa"/>
          </w:tcPr>
          <w:p w:rsidR="005C7F3D" w:rsidRPr="0086206E" w:rsidRDefault="005C7F3D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Аряш</w:t>
            </w:r>
          </w:p>
        </w:tc>
        <w:tc>
          <w:tcPr>
            <w:tcW w:w="2410" w:type="dxa"/>
          </w:tcPr>
          <w:p w:rsidR="005C7F3D" w:rsidRPr="0086206E" w:rsidRDefault="005C7F3D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date">
              <w:smartTagPr>
                <w:attr w:name="Year" w:val="2016"/>
                <w:attr w:name="Day" w:val="15"/>
                <w:attr w:name="Month" w:val="6"/>
                <w:attr w:name="ls" w:val="trans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15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  <w:r>
                <w:rPr>
                  <w:rFonts w:ascii="Times New Roman" w:hAnsi="Times New Roman"/>
                  <w:sz w:val="24"/>
                  <w:szCs w:val="24"/>
                </w:rPr>
                <w:t>июня 2016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 xml:space="preserve"> года</w:t>
              </w:r>
            </w:smartTag>
          </w:p>
        </w:tc>
        <w:tc>
          <w:tcPr>
            <w:tcW w:w="1417" w:type="dxa"/>
          </w:tcPr>
          <w:p w:rsidR="005C7F3D" w:rsidRPr="0086206E" w:rsidRDefault="005C7F3D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time">
              <w:smartTagPr>
                <w:attr w:name="Minute" w:val="00"/>
                <w:attr w:name="Hour" w:val="15"/>
              </w:smartTagPr>
              <w:r>
                <w:rPr>
                  <w:rFonts w:ascii="Times New Roman" w:hAnsi="Times New Roman"/>
                  <w:sz w:val="24"/>
                  <w:szCs w:val="24"/>
                </w:rPr>
                <w:t>15</w:t>
              </w:r>
              <w:r w:rsidRPr="0086206E">
                <w:rPr>
                  <w:rFonts w:ascii="Times New Roman" w:hAnsi="Times New Roman"/>
                  <w:sz w:val="24"/>
                  <w:szCs w:val="24"/>
                </w:rPr>
                <w:t>-00</w:t>
              </w:r>
            </w:smartTag>
            <w:r w:rsidRPr="0086206E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4111" w:type="dxa"/>
          </w:tcPr>
          <w:p w:rsidR="005C7F3D" w:rsidRPr="0086206E" w:rsidRDefault="005C7F3D" w:rsidP="009A3AB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206E">
              <w:rPr>
                <w:rFonts w:ascii="Times New Roman" w:hAnsi="Times New Roman"/>
                <w:sz w:val="24"/>
                <w:szCs w:val="24"/>
              </w:rPr>
              <w:t xml:space="preserve">Здание </w:t>
            </w:r>
            <w:r>
              <w:rPr>
                <w:rFonts w:ascii="Times New Roman" w:hAnsi="Times New Roman"/>
                <w:sz w:val="24"/>
                <w:szCs w:val="24"/>
              </w:rPr>
              <w:t>сельского дома культуры</w:t>
            </w:r>
          </w:p>
        </w:tc>
      </w:tr>
    </w:tbl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D449EF">
        <w:rPr>
          <w:rFonts w:ascii="Times New Roman" w:hAnsi="Times New Roman"/>
          <w:b/>
          <w:sz w:val="24"/>
          <w:szCs w:val="24"/>
        </w:rPr>
        <w:t xml:space="preserve">       Участники публичных слушаний:</w:t>
      </w:r>
    </w:p>
    <w:p w:rsidR="005C7F3D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Воробьев А.Ф. – первый заместитель главы администрации Новобурасского муниципального района, председатель комиссии</w:t>
      </w:r>
      <w:r w:rsidRPr="00B05E4D">
        <w:rPr>
          <w:rFonts w:ascii="Times New Roman" w:hAnsi="Times New Roman"/>
          <w:sz w:val="24"/>
          <w:szCs w:val="24"/>
        </w:rPr>
        <w:t>;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5C7F3D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Казанцев А.О. – начальник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заместитель</w:t>
      </w:r>
      <w:r w:rsidRPr="00E410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председателя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5C7F3D" w:rsidRPr="00E410B5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Абраменкова Т.П.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района, секретарь комиссии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5C7F3D" w:rsidRPr="00E410B5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Члены комиссии</w:t>
      </w:r>
      <w:r w:rsidRPr="00E410B5">
        <w:rPr>
          <w:rFonts w:ascii="Times New Roman" w:hAnsi="Times New Roman"/>
          <w:sz w:val="24"/>
          <w:szCs w:val="24"/>
        </w:rPr>
        <w:t>:</w:t>
      </w:r>
    </w:p>
    <w:p w:rsidR="005C7F3D" w:rsidRPr="00E410B5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Андреева Ю.К. – начальник отдела по правовому обеспечению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5C7F3D" w:rsidRPr="00E410B5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Брюзгин С.А. – начальник управления по организации обеспечения вопросов благоустройства, ЖКХ и экологии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5C7F3D" w:rsidRPr="00E410B5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Резник О.В. – консультант управления по экономике, инвестиционной политике, муниципальным закупкам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5C7F3D" w:rsidRPr="00E410B5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Тукмаков В.В.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E410B5">
        <w:rPr>
          <w:rFonts w:ascii="Times New Roman" w:hAnsi="Times New Roman"/>
          <w:sz w:val="24"/>
          <w:szCs w:val="24"/>
        </w:rPr>
        <w:t>;</w:t>
      </w:r>
    </w:p>
    <w:p w:rsidR="005C7F3D" w:rsidRPr="00A96092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Голубева Т.Н. – консультант управления по вопросам землепользования, имущества, муниципальной собственности и градостроительства администрации Новобурасского муниципального района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5C7F3D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Торговкин Ю.М. – Депутат муниципального Собрания Новобурасского муниципального района четвертого созыва, начальник областного государственного учреждения «Новобурасская районная станция по борьбе с болезнями животных» (по согласованию)</w:t>
      </w:r>
      <w:r w:rsidRPr="00A96092">
        <w:rPr>
          <w:rFonts w:ascii="Times New Roman" w:hAnsi="Times New Roman"/>
          <w:sz w:val="24"/>
          <w:szCs w:val="24"/>
        </w:rPr>
        <w:t>;</w:t>
      </w:r>
    </w:p>
    <w:p w:rsidR="005C7F3D" w:rsidRDefault="005C7F3D" w:rsidP="00C9334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Протасов С.А. – исполняющий обязанности главы Тепловского муниципального образования Новобурасского муниципального района Саратовской области (по согласованию).</w:t>
      </w:r>
    </w:p>
    <w:p w:rsidR="005C7F3D" w:rsidRDefault="005C7F3D" w:rsidP="00103CC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Руководители предприятий, учреждений, организаций, осуществляющих хозяйственную деятельность на территории с.  Аряш.</w:t>
      </w:r>
    </w:p>
    <w:p w:rsidR="005C7F3D" w:rsidRDefault="005C7F3D" w:rsidP="00103CC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публичных слушаниях приняли участие жители  с. Аряш, общее количество присутствующих  – 67 человек.</w:t>
      </w:r>
    </w:p>
    <w:p w:rsidR="005C7F3D" w:rsidRPr="00D449EF" w:rsidRDefault="005C7F3D" w:rsidP="00EA53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Предмет слушаний:</w:t>
      </w:r>
    </w:p>
    <w:p w:rsidR="005C7F3D" w:rsidRPr="00D449EF" w:rsidRDefault="005C7F3D" w:rsidP="009304F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Рассмотрение проекта 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Аряш Тепловского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Pr="00D449EF">
        <w:rPr>
          <w:rFonts w:ascii="Times New Roman" w:hAnsi="Times New Roman"/>
          <w:sz w:val="24"/>
          <w:szCs w:val="24"/>
        </w:rPr>
        <w:t>, разработанного специалистами администрации Новобура</w:t>
      </w:r>
      <w:r>
        <w:rPr>
          <w:rFonts w:ascii="Times New Roman" w:hAnsi="Times New Roman"/>
          <w:sz w:val="24"/>
          <w:szCs w:val="24"/>
        </w:rPr>
        <w:t>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 участием сотрудников ФГБОУ ВПО «Саратовский государственный университет им. Н.Г. Чернышевского».</w:t>
      </w:r>
    </w:p>
    <w:p w:rsidR="005C7F3D" w:rsidRPr="00D449EF" w:rsidRDefault="005C7F3D" w:rsidP="00EA538A">
      <w:pPr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Основание проведения слушаний – </w:t>
      </w:r>
      <w:r>
        <w:rPr>
          <w:rFonts w:ascii="Times New Roman" w:hAnsi="Times New Roman"/>
          <w:sz w:val="24"/>
          <w:szCs w:val="24"/>
        </w:rPr>
        <w:t>Постановление Главы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от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sz w:val="24"/>
            <w:szCs w:val="24"/>
          </w:rPr>
          <w:t>г.</w:t>
        </w:r>
      </w:smartTag>
      <w:r>
        <w:rPr>
          <w:rFonts w:ascii="Times New Roman" w:hAnsi="Times New Roman"/>
          <w:sz w:val="24"/>
          <w:szCs w:val="24"/>
        </w:rPr>
        <w:t xml:space="preserve"> №30 «О вынесении на публичные слушания вопроса по проекту Правил землепользования и застройки сельских населенных пунктов муниципальных образований, входящих в состав Новобурасского муниципального района Саратовской области</w:t>
      </w:r>
      <w:r w:rsidRPr="00D449EF">
        <w:rPr>
          <w:rFonts w:ascii="Times New Roman" w:hAnsi="Times New Roman"/>
          <w:bCs/>
          <w:color w:val="000000"/>
          <w:sz w:val="24"/>
          <w:szCs w:val="24"/>
        </w:rPr>
        <w:t xml:space="preserve">»  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5C7F3D" w:rsidRPr="00D449EF" w:rsidRDefault="005C7F3D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Выступление  </w:t>
      </w:r>
      <w:r>
        <w:rPr>
          <w:rFonts w:ascii="Times New Roman" w:hAnsi="Times New Roman"/>
          <w:sz w:val="24"/>
          <w:szCs w:val="24"/>
        </w:rPr>
        <w:t>первого заместителя главы администрации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А.Ф. Воробьёва</w:t>
      </w:r>
      <w:r w:rsidRPr="00D449EF">
        <w:rPr>
          <w:rFonts w:ascii="Times New Roman" w:hAnsi="Times New Roman"/>
          <w:sz w:val="24"/>
          <w:szCs w:val="24"/>
        </w:rPr>
        <w:t xml:space="preserve"> по представленному к рассмотрению проекту Правил землепользования и застройки  населенных пунктов, вхо</w:t>
      </w:r>
      <w:r>
        <w:rPr>
          <w:rFonts w:ascii="Times New Roman" w:hAnsi="Times New Roman"/>
          <w:sz w:val="24"/>
          <w:szCs w:val="24"/>
        </w:rPr>
        <w:t xml:space="preserve">дящих в состав </w:t>
      </w:r>
      <w:r w:rsidRPr="00D449EF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Саратовской области.</w:t>
      </w:r>
    </w:p>
    <w:p w:rsidR="005C7F3D" w:rsidRPr="00D449EF" w:rsidRDefault="005C7F3D" w:rsidP="00A22AE0">
      <w:pPr>
        <w:pStyle w:val="ListParagraph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Рассмотрение замечаний, вопросов, предложений участников публичных слушаний.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предложенному </w:t>
      </w:r>
      <w:r w:rsidRPr="00D449EF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По 1 вопросу в</w:t>
      </w:r>
      <w:r>
        <w:rPr>
          <w:rFonts w:ascii="Times New Roman" w:hAnsi="Times New Roman"/>
          <w:sz w:val="24"/>
          <w:szCs w:val="24"/>
        </w:rPr>
        <w:t>ыступил: Председатель комиссии – А.Ф. Воробьев.</w:t>
      </w:r>
    </w:p>
    <w:p w:rsidR="005C7F3D" w:rsidRPr="00D449EF" w:rsidRDefault="005C7F3D" w:rsidP="00976800">
      <w:pPr>
        <w:numPr>
          <w:ilvl w:val="0"/>
          <w:numId w:val="12"/>
        </w:numPr>
        <w:suppressAutoHyphens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Довел до присутствующих,</w:t>
      </w:r>
      <w:r w:rsidRPr="00D449EF">
        <w:rPr>
          <w:rFonts w:ascii="Times New Roman" w:hAnsi="Times New Roman"/>
          <w:sz w:val="24"/>
          <w:szCs w:val="24"/>
        </w:rPr>
        <w:t xml:space="preserve"> что проект Правил землепользования и застройки населенных пунктов вхо</w:t>
      </w:r>
      <w:r>
        <w:rPr>
          <w:rFonts w:ascii="Times New Roman" w:hAnsi="Times New Roman"/>
          <w:sz w:val="24"/>
          <w:szCs w:val="24"/>
        </w:rPr>
        <w:t>дящих в состав Тепловского муниципального образования  Новобурасского муниципального района</w:t>
      </w:r>
      <w:r w:rsidRPr="00D449EF">
        <w:rPr>
          <w:rFonts w:ascii="Times New Roman" w:hAnsi="Times New Roman"/>
          <w:sz w:val="24"/>
          <w:szCs w:val="24"/>
        </w:rPr>
        <w:t xml:space="preserve"> был </w:t>
      </w:r>
      <w:r>
        <w:rPr>
          <w:rFonts w:ascii="Times New Roman" w:hAnsi="Times New Roman"/>
          <w:sz w:val="24"/>
          <w:szCs w:val="24"/>
        </w:rPr>
        <w:t xml:space="preserve"> </w:t>
      </w:r>
      <w:r w:rsidRPr="00D449EF">
        <w:rPr>
          <w:rFonts w:ascii="Times New Roman" w:hAnsi="Times New Roman"/>
          <w:sz w:val="24"/>
          <w:szCs w:val="24"/>
        </w:rPr>
        <w:t>о</w:t>
      </w:r>
      <w:r w:rsidRPr="00D449EF">
        <w:rPr>
          <w:rFonts w:ascii="Times New Roman" w:hAnsi="Times New Roman"/>
          <w:color w:val="000000"/>
          <w:sz w:val="24"/>
          <w:szCs w:val="24"/>
        </w:rPr>
        <w:t xml:space="preserve">бнародован </w:t>
      </w:r>
      <w:r w:rsidRPr="00D449EF">
        <w:rPr>
          <w:rFonts w:ascii="Times New Roman" w:hAnsi="Times New Roman"/>
          <w:sz w:val="24"/>
          <w:szCs w:val="24"/>
        </w:rPr>
        <w:t>в специально оборудованных для обнародования местах</w:t>
      </w:r>
      <w:r>
        <w:rPr>
          <w:rFonts w:ascii="Times New Roman" w:hAnsi="Times New Roman"/>
          <w:sz w:val="24"/>
          <w:szCs w:val="24"/>
        </w:rPr>
        <w:t xml:space="preserve"> (Решение Совета Тепловского муниципального образования Новобурасского муниципального района Саратовской области  от </w:t>
      </w:r>
      <w:smartTag w:uri="urn:schemas-microsoft-com:office:smarttags" w:element="date">
        <w:smartTagPr>
          <w:attr w:name="Year" w:val="2013"/>
          <w:attr w:name="Day" w:val="14"/>
          <w:attr w:name="Month" w:val="11"/>
          <w:attr w:name="ls" w:val="trans"/>
        </w:smartTagPr>
        <w:r>
          <w:rPr>
            <w:rFonts w:ascii="Times New Roman" w:hAnsi="Times New Roman"/>
            <w:sz w:val="24"/>
            <w:szCs w:val="24"/>
          </w:rPr>
          <w:t>14 ноября 2013 года</w:t>
        </w:r>
      </w:smartTag>
      <w:r>
        <w:rPr>
          <w:rFonts w:ascii="Times New Roman" w:hAnsi="Times New Roman"/>
          <w:sz w:val="24"/>
          <w:szCs w:val="24"/>
        </w:rPr>
        <w:t xml:space="preserve"> № 17), </w:t>
      </w:r>
      <w:r w:rsidRPr="00D449EF">
        <w:rPr>
          <w:rFonts w:ascii="Times New Roman" w:hAnsi="Times New Roman"/>
          <w:sz w:val="24"/>
          <w:szCs w:val="24"/>
        </w:rPr>
        <w:t xml:space="preserve">а также размещен на официальном сайте администрации Новобурасского муниципального района в сети Интернет 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>(</w:t>
      </w:r>
      <w:hyperlink r:id="rId7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 с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04 апреля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по </w:t>
      </w:r>
      <w:smartTag w:uri="urn:schemas-microsoft-com:office:smarttags" w:element="date">
        <w:smartTagPr>
          <w:attr w:name="Year" w:val="2016"/>
          <w:attr w:name="Day" w:val="05"/>
          <w:attr w:name="Month" w:val="6"/>
          <w:attr w:name="ls" w:val="trans"/>
        </w:smartTagPr>
        <w:r>
          <w:rPr>
            <w:rFonts w:ascii="Times New Roman" w:hAnsi="Times New Roman"/>
            <w:bCs/>
            <w:kern w:val="2"/>
            <w:sz w:val="24"/>
            <w:szCs w:val="24"/>
          </w:rPr>
          <w:t>05 июня 2016</w:t>
        </w:r>
        <w:r w:rsidRPr="00D449EF">
          <w:rPr>
            <w:rFonts w:ascii="Times New Roman" w:hAnsi="Times New Roman"/>
            <w:bCs/>
            <w:kern w:val="2"/>
            <w:sz w:val="24"/>
            <w:szCs w:val="24"/>
          </w:rPr>
          <w:t xml:space="preserve"> года</w:t>
        </w:r>
      </w:smartTag>
      <w:r w:rsidRPr="00D449EF">
        <w:rPr>
          <w:rFonts w:ascii="Times New Roman" w:hAnsi="Times New Roman"/>
          <w:bCs/>
          <w:kern w:val="2"/>
          <w:sz w:val="24"/>
          <w:szCs w:val="24"/>
        </w:rPr>
        <w:t>. Одновременно с текстовыми материалами проекта в сети Интернет были размещены п</w:t>
      </w:r>
      <w:r w:rsidRPr="00D449EF">
        <w:rPr>
          <w:rFonts w:ascii="Times New Roman" w:hAnsi="Times New Roman"/>
          <w:sz w:val="24"/>
          <w:szCs w:val="24"/>
        </w:rPr>
        <w:t>роекты карт (схем), на которых отображена информация, предусмотренная частью 2 статьи 30 Градостроительного кодекса Российской Федерации.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За указанный выше период опубликования проекта Правил землепользования и застройки, каких-либо письменных замечаний, возражений, предложений в адрес разработчиков проекта Правил землепользования и застройки, не поступало.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В ходе проведения публичных слушаний участники публичных слушаний были дополнительно ознакомлены с проектом Правил землепользования и застройки  </w:t>
      </w:r>
      <w:r>
        <w:rPr>
          <w:rFonts w:ascii="Times New Roman" w:hAnsi="Times New Roman"/>
          <w:sz w:val="24"/>
          <w:szCs w:val="24"/>
        </w:rPr>
        <w:t>с. Аряш.</w:t>
      </w:r>
      <w:r w:rsidRPr="00D449EF">
        <w:rPr>
          <w:rFonts w:ascii="Times New Roman" w:hAnsi="Times New Roman"/>
          <w:sz w:val="24"/>
          <w:szCs w:val="24"/>
        </w:rPr>
        <w:t xml:space="preserve">       В процессе слушаний участникам слушаний было разъяснено, что  Правила землепользования и застройки – это документ территориального планирования населенного пункта,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изменений.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разрабатываются в целях: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0" w:name="sub_30011"/>
      <w:r w:rsidRPr="00D449EF">
        <w:rPr>
          <w:rFonts w:ascii="Times New Roman" w:hAnsi="Times New Roman"/>
          <w:sz w:val="24"/>
          <w:szCs w:val="24"/>
        </w:rPr>
        <w:t xml:space="preserve">1. создания условий для </w:t>
      </w:r>
      <w:hyperlink r:id="rId8" w:anchor="sub_103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устойчивого развития территорий</w:t>
        </w:r>
      </w:hyperlink>
      <w:r w:rsidRPr="00D449EF">
        <w:rPr>
          <w:rFonts w:ascii="Times New Roman" w:hAnsi="Times New Roman"/>
          <w:sz w:val="24"/>
          <w:szCs w:val="24"/>
        </w:rPr>
        <w:t xml:space="preserve"> муниципального образования, сохранения окружающей среды и объектов культурного наследия;</w:t>
      </w:r>
      <w:bookmarkEnd w:id="0"/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2. создания условий для планировки территории поселения;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3.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>4. 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" w:name="sub_3002"/>
      <w:r w:rsidRPr="00D449EF">
        <w:rPr>
          <w:rFonts w:ascii="Times New Roman" w:hAnsi="Times New Roman"/>
          <w:sz w:val="24"/>
          <w:szCs w:val="24"/>
        </w:rPr>
        <w:t xml:space="preserve">       Правила землепользования и застройки включают в себя: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2" w:name="sub_30021"/>
      <w:bookmarkEnd w:id="1"/>
      <w:r w:rsidRPr="00D449EF">
        <w:rPr>
          <w:rFonts w:ascii="Times New Roman" w:hAnsi="Times New Roman"/>
          <w:sz w:val="24"/>
          <w:szCs w:val="24"/>
        </w:rPr>
        <w:t>1) порядок их применения и внесения изменений в указанные правила;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3" w:name="sub_30022"/>
      <w:bookmarkEnd w:id="2"/>
      <w:r w:rsidRPr="00D449EF">
        <w:rPr>
          <w:rFonts w:ascii="Times New Roman" w:hAnsi="Times New Roman"/>
          <w:sz w:val="24"/>
          <w:szCs w:val="24"/>
        </w:rPr>
        <w:t xml:space="preserve">2) обзорную карту и карту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4" w:name="sub_30023"/>
      <w:bookmarkEnd w:id="3"/>
      <w:r w:rsidRPr="00D449EF">
        <w:rPr>
          <w:rFonts w:ascii="Times New Roman" w:hAnsi="Times New Roman"/>
          <w:sz w:val="24"/>
          <w:szCs w:val="24"/>
        </w:rPr>
        <w:t xml:space="preserve">3)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градостроительные регламенты</w:t>
        </w:r>
      </w:hyperlink>
      <w:r w:rsidRPr="00D449EF">
        <w:rPr>
          <w:rFonts w:ascii="Times New Roman" w:hAnsi="Times New Roman"/>
          <w:sz w:val="24"/>
          <w:szCs w:val="24"/>
        </w:rPr>
        <w:t>.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5" w:name="sub_3003"/>
      <w:bookmarkEnd w:id="4"/>
      <w:r w:rsidRPr="00D449EF">
        <w:rPr>
          <w:rFonts w:ascii="Times New Roman" w:hAnsi="Times New Roman"/>
          <w:sz w:val="24"/>
          <w:szCs w:val="24"/>
        </w:rPr>
        <w:t xml:space="preserve">       Порядок применения </w:t>
      </w:r>
      <w:hyperlink w:anchor="sub_108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правил землепользования и застройки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внесения в них изменений включает в себя положения: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6" w:name="sub_30031"/>
      <w:bookmarkEnd w:id="5"/>
      <w:r w:rsidRPr="00D449EF">
        <w:rPr>
          <w:rFonts w:ascii="Times New Roman" w:hAnsi="Times New Roman"/>
          <w:sz w:val="24"/>
          <w:szCs w:val="24"/>
        </w:rPr>
        <w:t>1) о регулировании землепользования и застройки органами местного самоуправления;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7" w:name="sub_30032"/>
      <w:bookmarkEnd w:id="6"/>
      <w:r w:rsidRPr="00D449EF">
        <w:rPr>
          <w:rFonts w:ascii="Times New Roman" w:hAnsi="Times New Roman"/>
          <w:sz w:val="24"/>
          <w:szCs w:val="24"/>
        </w:rPr>
        <w:t xml:space="preserve">2) об изменении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видов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объектов капитального строительства физическими и юридическими лицами;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8" w:name="sub_30033"/>
      <w:bookmarkEnd w:id="7"/>
      <w:r w:rsidRPr="00D449EF">
        <w:rPr>
          <w:rFonts w:ascii="Times New Roman" w:hAnsi="Times New Roman"/>
          <w:sz w:val="24"/>
          <w:szCs w:val="24"/>
        </w:rPr>
        <w:t>3) о подготовке документации по планировке территории органами местного самоуправления;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9" w:name="sub_30034"/>
      <w:bookmarkEnd w:id="8"/>
      <w:r w:rsidRPr="00D449EF">
        <w:rPr>
          <w:rFonts w:ascii="Times New Roman" w:hAnsi="Times New Roman"/>
          <w:sz w:val="24"/>
          <w:szCs w:val="24"/>
        </w:rPr>
        <w:t>4) о проведении публичных слушаний по вопросам землепользования и застройки;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0" w:name="sub_30035"/>
      <w:bookmarkEnd w:id="9"/>
      <w:r w:rsidRPr="00D449EF">
        <w:rPr>
          <w:rFonts w:ascii="Times New Roman" w:hAnsi="Times New Roman"/>
          <w:sz w:val="24"/>
          <w:szCs w:val="24"/>
        </w:rPr>
        <w:t>5) о внесении изменений в правила землепользования и застройки;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1" w:name="sub_30036"/>
      <w:bookmarkEnd w:id="10"/>
      <w:r w:rsidRPr="00D449EF">
        <w:rPr>
          <w:rFonts w:ascii="Times New Roman" w:hAnsi="Times New Roman"/>
          <w:sz w:val="24"/>
          <w:szCs w:val="24"/>
        </w:rPr>
        <w:t>6) о регулировании иных вопросов землепользования и застройки.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2" w:name="sub_3004"/>
      <w:bookmarkEnd w:id="11"/>
      <w:r w:rsidRPr="00D449EF">
        <w:rPr>
          <w:rFonts w:ascii="Times New Roman" w:hAnsi="Times New Roman"/>
          <w:sz w:val="24"/>
          <w:szCs w:val="24"/>
        </w:rPr>
        <w:t xml:space="preserve">        На карте </w:t>
      </w:r>
      <w:hyperlink w:anchor="sub_106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градостроительного зонирования</w:t>
        </w:r>
      </w:hyperlink>
      <w:r w:rsidRPr="00D449EF">
        <w:rPr>
          <w:rFonts w:ascii="Times New Roman" w:hAnsi="Times New Roman"/>
          <w:sz w:val="24"/>
          <w:szCs w:val="24"/>
        </w:rPr>
        <w:t xml:space="preserve"> устанавливаются границы </w:t>
      </w:r>
      <w:hyperlink w:anchor="sub_10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территориальных зон</w:t>
        </w:r>
      </w:hyperlink>
      <w:r w:rsidRPr="00D449EF">
        <w:rPr>
          <w:rFonts w:ascii="Times New Roman" w:hAnsi="Times New Roman"/>
          <w:sz w:val="24"/>
          <w:szCs w:val="24"/>
        </w:rPr>
        <w:t>. Границы территориальных зон должны отвечать требованию принадлежности каждого земельного участка только к одной территориальной зоне. Формирование одного земельного участка из нескольких земельных участков, расположенных в различных территориальных зонах, не допускается. Территориальные зоны, как правило, не устанавливаются применительно к одному земельному участку.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3" w:name="sub_3005"/>
      <w:bookmarkEnd w:id="12"/>
      <w:r w:rsidRPr="00D449EF">
        <w:rPr>
          <w:rFonts w:ascii="Times New Roman" w:hAnsi="Times New Roman"/>
          <w:sz w:val="24"/>
          <w:szCs w:val="24"/>
        </w:rPr>
        <w:t xml:space="preserve">        На карте градостроительного зонирования в обязательном порядке отображаются границы зон с особыми условиями использования территорий, границы территорий объектов культурного наследия. Границы указанных зон могут отображаться на отдельных картах.</w:t>
      </w:r>
    </w:p>
    <w:bookmarkEnd w:id="13"/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</w:t>
      </w:r>
      <w:hyperlink w:anchor="sub_109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градостроительном регламенте</w:t>
        </w:r>
      </w:hyperlink>
      <w:r w:rsidRPr="00D449EF">
        <w:rPr>
          <w:rFonts w:ascii="Times New Roman" w:hAnsi="Times New Roman"/>
          <w:sz w:val="24"/>
          <w:szCs w:val="24"/>
        </w:rPr>
        <w:t xml:space="preserve"> в отношении земельных участков и объектов капитального строительства, расположенных в пределах соответствующей территориальной зоны, указываются: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4" w:name="sub_30061"/>
      <w:r w:rsidRPr="00D449EF">
        <w:rPr>
          <w:rFonts w:ascii="Times New Roman" w:hAnsi="Times New Roman"/>
          <w:sz w:val="24"/>
          <w:szCs w:val="24"/>
        </w:rPr>
        <w:t xml:space="preserve">1) </w:t>
      </w:r>
      <w:hyperlink w:anchor="sub_37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виды разрешенного использования земельных участков</w:t>
        </w:r>
      </w:hyperlink>
      <w:r w:rsidRPr="00D449EF">
        <w:rPr>
          <w:rFonts w:ascii="Times New Roman" w:hAnsi="Times New Roman"/>
          <w:sz w:val="24"/>
          <w:szCs w:val="24"/>
        </w:rPr>
        <w:t xml:space="preserve"> и </w:t>
      </w:r>
      <w:hyperlink w:anchor="sub_1010" w:history="1">
        <w:r w:rsidRPr="00D449EF">
          <w:rPr>
            <w:rStyle w:val="Hyperlink"/>
            <w:rFonts w:ascii="Times New Roman" w:hAnsi="Times New Roman"/>
            <w:sz w:val="24"/>
            <w:szCs w:val="24"/>
          </w:rPr>
          <w:t>объектов капитального строительства</w:t>
        </w:r>
      </w:hyperlink>
      <w:r w:rsidRPr="00D449EF">
        <w:rPr>
          <w:rFonts w:ascii="Times New Roman" w:hAnsi="Times New Roman"/>
          <w:sz w:val="24"/>
          <w:szCs w:val="24"/>
        </w:rPr>
        <w:t>;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5" w:name="sub_30062"/>
      <w:bookmarkEnd w:id="14"/>
      <w:r w:rsidRPr="00D449EF">
        <w:rPr>
          <w:rFonts w:ascii="Times New Roman" w:hAnsi="Times New Roman"/>
          <w:sz w:val="24"/>
          <w:szCs w:val="24"/>
        </w:rPr>
        <w:t>2)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bookmarkStart w:id="16" w:name="sub_30063"/>
      <w:bookmarkEnd w:id="15"/>
      <w:r w:rsidRPr="00D449EF">
        <w:rPr>
          <w:rFonts w:ascii="Times New Roman" w:hAnsi="Times New Roman"/>
          <w:sz w:val="24"/>
          <w:szCs w:val="24"/>
        </w:rPr>
        <w:t>3) ограничения использования земельных участков и объектов капитального строительства, устанавливаемые в соответствии с законодательством Российской Федерации.</w:t>
      </w:r>
    </w:p>
    <w:bookmarkEnd w:id="16"/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В ходе обсуждения предложенного проекта Правил землепользования и застройки участники публичных слушаний каких-либо предложений и замечаний, касающихся проекта Правил землепользования и застройки, для включения их в протокол публичных слушаний – не выразили. 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По результатам публичных слушаний было принято решение о согласии участников слушаний с предложенным проектом </w:t>
      </w:r>
      <w:r>
        <w:rPr>
          <w:rFonts w:ascii="Times New Roman" w:hAnsi="Times New Roman"/>
          <w:sz w:val="24"/>
          <w:szCs w:val="24"/>
        </w:rPr>
        <w:t>П</w:t>
      </w:r>
      <w:r w:rsidRPr="00D449EF">
        <w:rPr>
          <w:rFonts w:ascii="Times New Roman" w:hAnsi="Times New Roman"/>
          <w:sz w:val="24"/>
          <w:szCs w:val="24"/>
        </w:rPr>
        <w:t xml:space="preserve">равил землепользования и застройки. </w:t>
      </w:r>
      <w:r>
        <w:rPr>
          <w:rFonts w:ascii="Times New Roman" w:hAnsi="Times New Roman"/>
          <w:sz w:val="24"/>
          <w:szCs w:val="24"/>
        </w:rPr>
        <w:t>Первому заместителю главы администрации  Новобурасского муниципального района Воробьёву А.Ф.</w:t>
      </w:r>
      <w:r w:rsidRPr="00D449EF">
        <w:rPr>
          <w:rFonts w:ascii="Times New Roman" w:hAnsi="Times New Roman"/>
          <w:sz w:val="24"/>
          <w:szCs w:val="24"/>
        </w:rPr>
        <w:t xml:space="preserve">. рекомендовано </w:t>
      </w:r>
      <w:bookmarkStart w:id="17" w:name="sub_28091"/>
      <w:r w:rsidRPr="00D449EF">
        <w:rPr>
          <w:rFonts w:ascii="Times New Roman" w:hAnsi="Times New Roman"/>
          <w:sz w:val="24"/>
          <w:szCs w:val="24"/>
        </w:rPr>
        <w:t>направить проект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449EF">
        <w:rPr>
          <w:rFonts w:ascii="Times New Roman" w:hAnsi="Times New Roman"/>
          <w:sz w:val="24"/>
          <w:szCs w:val="24"/>
        </w:rPr>
        <w:t xml:space="preserve"> в представительный орган местного самоуправления – </w:t>
      </w:r>
      <w:r>
        <w:rPr>
          <w:rFonts w:ascii="Times New Roman" w:hAnsi="Times New Roman"/>
          <w:sz w:val="24"/>
          <w:szCs w:val="24"/>
        </w:rPr>
        <w:t xml:space="preserve">Муниципальное Собрание  Новобурасского муниципального района </w:t>
      </w:r>
      <w:r w:rsidRPr="00D449EF">
        <w:rPr>
          <w:rFonts w:ascii="Times New Roman" w:hAnsi="Times New Roman"/>
          <w:sz w:val="24"/>
          <w:szCs w:val="24"/>
        </w:rPr>
        <w:t xml:space="preserve"> для его утверждения.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bookmarkEnd w:id="17"/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D449EF">
        <w:rPr>
          <w:rFonts w:ascii="Times New Roman" w:hAnsi="Times New Roman"/>
          <w:sz w:val="24"/>
          <w:szCs w:val="24"/>
        </w:rPr>
        <w:t xml:space="preserve">        Настоящий протокол подлежит обнародованию (опубликованию) на информационных стендах на территории  </w:t>
      </w:r>
      <w:r>
        <w:rPr>
          <w:rFonts w:ascii="Times New Roman" w:hAnsi="Times New Roman"/>
          <w:sz w:val="24"/>
          <w:szCs w:val="24"/>
        </w:rPr>
        <w:t>Тепловского</w:t>
      </w:r>
      <w:r w:rsidRPr="00D449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Pr="00D449EF">
        <w:rPr>
          <w:rFonts w:ascii="Times New Roman" w:hAnsi="Times New Roman"/>
          <w:sz w:val="24"/>
          <w:szCs w:val="24"/>
        </w:rPr>
        <w:t xml:space="preserve"> и размещению на официальном сайте </w:t>
      </w:r>
      <w:r>
        <w:rPr>
          <w:rFonts w:ascii="Times New Roman" w:hAnsi="Times New Roman"/>
          <w:sz w:val="24"/>
          <w:szCs w:val="24"/>
        </w:rPr>
        <w:t xml:space="preserve">администрации Новобурасского  муниципального района </w:t>
      </w:r>
      <w:r w:rsidRPr="00D449EF">
        <w:rPr>
          <w:rFonts w:ascii="Times New Roman" w:hAnsi="Times New Roman"/>
          <w:sz w:val="24"/>
          <w:szCs w:val="24"/>
        </w:rPr>
        <w:t>в сети «Интернет»</w:t>
      </w:r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 (</w:t>
      </w:r>
      <w:hyperlink r:id="rId9" w:history="1"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http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://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www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admnburasy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.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  <w:lang w:val="en-US"/>
          </w:rPr>
          <w:t>ru</w:t>
        </w:r>
        <w:r w:rsidRPr="00D449EF">
          <w:rPr>
            <w:rStyle w:val="Hyperlink"/>
            <w:rFonts w:ascii="Times New Roman" w:hAnsi="Times New Roman"/>
            <w:bCs/>
            <w:kern w:val="2"/>
            <w:sz w:val="24"/>
            <w:szCs w:val="24"/>
          </w:rPr>
          <w:t>/</w:t>
        </w:r>
      </w:hyperlink>
      <w:r w:rsidRPr="00D449EF">
        <w:rPr>
          <w:rFonts w:ascii="Times New Roman" w:hAnsi="Times New Roman"/>
          <w:bCs/>
          <w:kern w:val="2"/>
          <w:sz w:val="24"/>
          <w:szCs w:val="24"/>
        </w:rPr>
        <w:t xml:space="preserve">). </w:t>
      </w:r>
      <w:r w:rsidRPr="00D449EF">
        <w:rPr>
          <w:rFonts w:ascii="Times New Roman" w:hAnsi="Times New Roman"/>
          <w:sz w:val="24"/>
          <w:szCs w:val="24"/>
        </w:rPr>
        <w:t xml:space="preserve"> </w:t>
      </w:r>
    </w:p>
    <w:p w:rsidR="005C7F3D" w:rsidRPr="00D449EF" w:rsidRDefault="005C7F3D" w:rsidP="00A22AE0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5C7F3D" w:rsidRPr="005923DD" w:rsidRDefault="005C7F3D" w:rsidP="0065098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Первый заместитель главы администрации </w:t>
      </w:r>
    </w:p>
    <w:p w:rsidR="005C7F3D" w:rsidRPr="005923DD" w:rsidRDefault="005C7F3D" w:rsidP="0065098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Новобурасского муниципального района,</w:t>
      </w:r>
    </w:p>
    <w:p w:rsidR="005C7F3D" w:rsidRPr="005923DD" w:rsidRDefault="005C7F3D" w:rsidP="0065098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председатель комиссии                                                                                                   А.Ф. Воробьев</w:t>
      </w:r>
    </w:p>
    <w:p w:rsidR="005C7F3D" w:rsidRPr="005923DD" w:rsidRDefault="005C7F3D" w:rsidP="0065098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5C7F3D" w:rsidRPr="005923DD" w:rsidRDefault="005C7F3D" w:rsidP="0065098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Начальник управления по вопросам землепользования, </w:t>
      </w:r>
    </w:p>
    <w:p w:rsidR="005C7F3D" w:rsidRPr="005923DD" w:rsidRDefault="005C7F3D" w:rsidP="0065098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имущества, муниципальной собственности</w:t>
      </w:r>
    </w:p>
    <w:p w:rsidR="005C7F3D" w:rsidRPr="005923DD" w:rsidRDefault="005C7F3D" w:rsidP="0065098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и градостроительства Новобурасского муниципального района,</w:t>
      </w:r>
    </w:p>
    <w:p w:rsidR="005C7F3D" w:rsidRPr="005923DD" w:rsidRDefault="005C7F3D" w:rsidP="0065098D">
      <w:pPr>
        <w:jc w:val="left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заместитель председателя комиссии                                                                           А.О. Казанцев</w:t>
      </w:r>
    </w:p>
    <w:p w:rsidR="005C7F3D" w:rsidRPr="005923DD" w:rsidRDefault="005C7F3D" w:rsidP="0065098D">
      <w:pPr>
        <w:jc w:val="left"/>
        <w:rPr>
          <w:rFonts w:ascii="Times New Roman" w:hAnsi="Times New Roman"/>
          <w:b/>
          <w:sz w:val="24"/>
          <w:szCs w:val="24"/>
        </w:rPr>
      </w:pPr>
    </w:p>
    <w:p w:rsidR="005C7F3D" w:rsidRPr="005923DD" w:rsidRDefault="005C7F3D" w:rsidP="0065098D">
      <w:pPr>
        <w:jc w:val="left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5C7F3D" w:rsidRPr="005923DD" w:rsidRDefault="005C7F3D" w:rsidP="0065098D">
      <w:pPr>
        <w:jc w:val="left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5C7F3D" w:rsidRPr="005923DD" w:rsidRDefault="005C7F3D" w:rsidP="0065098D">
      <w:pPr>
        <w:jc w:val="left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5C7F3D" w:rsidRPr="005923DD" w:rsidRDefault="005C7F3D" w:rsidP="0065098D">
      <w:pPr>
        <w:jc w:val="left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муниципального района, секретарь комиссии                                                     Т.П. Абраменкова</w:t>
      </w:r>
    </w:p>
    <w:p w:rsidR="005C7F3D" w:rsidRPr="005923DD" w:rsidRDefault="005C7F3D" w:rsidP="0065098D">
      <w:pPr>
        <w:jc w:val="left"/>
        <w:rPr>
          <w:rFonts w:ascii="Times New Roman" w:hAnsi="Times New Roman"/>
          <w:b/>
          <w:sz w:val="24"/>
          <w:szCs w:val="24"/>
        </w:rPr>
      </w:pPr>
    </w:p>
    <w:p w:rsidR="005C7F3D" w:rsidRDefault="005C7F3D" w:rsidP="0065098D">
      <w:pPr>
        <w:jc w:val="left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Члены комиссии:</w:t>
      </w:r>
    </w:p>
    <w:p w:rsidR="005C7F3D" w:rsidRPr="005923DD" w:rsidRDefault="005C7F3D" w:rsidP="0065098D">
      <w:pPr>
        <w:jc w:val="left"/>
        <w:rPr>
          <w:rFonts w:ascii="Times New Roman" w:hAnsi="Times New Roman"/>
          <w:b/>
          <w:sz w:val="24"/>
          <w:szCs w:val="24"/>
        </w:rPr>
      </w:pP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Начальник отдела по правовому обеспечению администрации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 Ю.К. Андреева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Начальник управления по организации обеспечения вопросов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благоустройства, ЖКХ и экологии администрации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С.А. Брюзгин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Консультант управления по экономике, инвестиционной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политике, муниципальным закупкам администрации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Новобурасского муниципального района                                                                О.В. Резник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В.В. Тукмаков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Консультант управления по вопросам землепользования,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имущества, муниципальной собственности и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градостроительства администрации Новобурасского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муниципального района                                                                                             Т.Н. Голубева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Депутат муниципального Собрания Новобурасского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муниципального района четвертого созыва,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начальник областного государственного учреждения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«Новобурасская районная станция по борьбе с 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болезнями животных» (по согласованию)                                                              Ю.М. Торговкин</w:t>
      </w:r>
    </w:p>
    <w:p w:rsidR="005C7F3D" w:rsidRPr="005923DD" w:rsidRDefault="005C7F3D" w:rsidP="0065098D">
      <w:pPr>
        <w:jc w:val="both"/>
        <w:rPr>
          <w:rFonts w:ascii="Times New Roman" w:hAnsi="Times New Roman"/>
          <w:b/>
          <w:sz w:val="24"/>
          <w:szCs w:val="24"/>
        </w:rPr>
      </w:pPr>
    </w:p>
    <w:p w:rsidR="005C7F3D" w:rsidRPr="005923DD" w:rsidRDefault="005C7F3D" w:rsidP="0065098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>Исполняющий обязанности</w:t>
      </w:r>
    </w:p>
    <w:p w:rsidR="005C7F3D" w:rsidRPr="005923DD" w:rsidRDefault="005C7F3D" w:rsidP="0065098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главы Тепловского муниципального </w:t>
      </w:r>
    </w:p>
    <w:p w:rsidR="005C7F3D" w:rsidRPr="005923DD" w:rsidRDefault="005C7F3D" w:rsidP="0065098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образования Новобурасского муниципального </w:t>
      </w:r>
    </w:p>
    <w:p w:rsidR="005C7F3D" w:rsidRPr="005923DD" w:rsidRDefault="005C7F3D" w:rsidP="0065098D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5923DD">
        <w:rPr>
          <w:rFonts w:ascii="Times New Roman" w:hAnsi="Times New Roman"/>
          <w:b/>
          <w:sz w:val="24"/>
          <w:szCs w:val="24"/>
        </w:rPr>
        <w:t xml:space="preserve">района Саратовской области                                                                                   С.А.Протасов </w:t>
      </w:r>
    </w:p>
    <w:sectPr w:rsidR="005C7F3D" w:rsidRPr="005923DD" w:rsidSect="00D449EF">
      <w:headerReference w:type="even" r:id="rId10"/>
      <w:headerReference w:type="default" r:id="rId11"/>
      <w:pgSz w:w="11906" w:h="16838"/>
      <w:pgMar w:top="1134" w:right="567" w:bottom="1134" w:left="1134" w:header="284" w:footer="0" w:gutter="0"/>
      <w:pgNumType w:start="2" w:chapStyle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F3D" w:rsidRDefault="005C7F3D" w:rsidP="00A37C87">
      <w:r>
        <w:separator/>
      </w:r>
    </w:p>
  </w:endnote>
  <w:endnote w:type="continuationSeparator" w:id="1">
    <w:p w:rsidR="005C7F3D" w:rsidRDefault="005C7F3D" w:rsidP="00A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t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F3D" w:rsidRDefault="005C7F3D" w:rsidP="00A37C87">
      <w:r>
        <w:separator/>
      </w:r>
    </w:p>
  </w:footnote>
  <w:footnote w:type="continuationSeparator" w:id="1">
    <w:p w:rsidR="005C7F3D" w:rsidRDefault="005C7F3D" w:rsidP="00A37C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F3D" w:rsidRDefault="005C7F3D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7F3D" w:rsidRDefault="005C7F3D" w:rsidP="00EA538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7F3D" w:rsidRDefault="005C7F3D" w:rsidP="00EA538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5C7F3D" w:rsidRDefault="005C7F3D" w:rsidP="00EA538A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60263"/>
    <w:multiLevelType w:val="hybridMultilevel"/>
    <w:tmpl w:val="6990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1D25AF"/>
    <w:multiLevelType w:val="multilevel"/>
    <w:tmpl w:val="DECE20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10787196"/>
    <w:multiLevelType w:val="singleLevel"/>
    <w:tmpl w:val="C49C3C68"/>
    <w:lvl w:ilvl="0">
      <w:start w:val="2"/>
      <w:numFmt w:val="bullet"/>
      <w:lvlText w:val="-"/>
      <w:lvlJc w:val="left"/>
      <w:pPr>
        <w:tabs>
          <w:tab w:val="num" w:pos="1095"/>
        </w:tabs>
        <w:ind w:left="1095" w:hanging="525"/>
      </w:pPr>
      <w:rPr>
        <w:rFonts w:hint="default"/>
      </w:rPr>
    </w:lvl>
  </w:abstractNum>
  <w:abstractNum w:abstractNumId="3">
    <w:nsid w:val="1C0D5EA8"/>
    <w:multiLevelType w:val="singleLevel"/>
    <w:tmpl w:val="5950DA9C"/>
    <w:lvl w:ilvl="0"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4">
    <w:nsid w:val="2C9A391C"/>
    <w:multiLevelType w:val="singleLevel"/>
    <w:tmpl w:val="29983916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5">
    <w:nsid w:val="3BE8046D"/>
    <w:multiLevelType w:val="singleLevel"/>
    <w:tmpl w:val="13503FBA"/>
    <w:lvl w:ilvl="0"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hint="default"/>
        <w:sz w:val="20"/>
      </w:rPr>
    </w:lvl>
  </w:abstractNum>
  <w:abstractNum w:abstractNumId="6">
    <w:nsid w:val="45DF47FB"/>
    <w:multiLevelType w:val="hybridMultilevel"/>
    <w:tmpl w:val="69EAA49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28042DC"/>
    <w:multiLevelType w:val="hybridMultilevel"/>
    <w:tmpl w:val="9B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3564CEC"/>
    <w:multiLevelType w:val="singleLevel"/>
    <w:tmpl w:val="93B88670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9">
    <w:nsid w:val="547A16C9"/>
    <w:multiLevelType w:val="hybridMultilevel"/>
    <w:tmpl w:val="99945C8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F811E4A"/>
    <w:multiLevelType w:val="multilevel"/>
    <w:tmpl w:val="565C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1">
    <w:nsid w:val="6D826194"/>
    <w:multiLevelType w:val="singleLevel"/>
    <w:tmpl w:val="89B8EEA0"/>
    <w:lvl w:ilvl="0">
      <w:start w:val="1"/>
      <w:numFmt w:val="decimal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</w:abstractNum>
  <w:abstractNum w:abstractNumId="12">
    <w:nsid w:val="739C68F6"/>
    <w:multiLevelType w:val="hybridMultilevel"/>
    <w:tmpl w:val="C840CA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2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10"/>
  </w:num>
  <w:num w:numId="8">
    <w:abstractNumId w:val="4"/>
  </w:num>
  <w:num w:numId="9">
    <w:abstractNumId w:val="8"/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0771"/>
    <w:rsid w:val="000527B6"/>
    <w:rsid w:val="00074732"/>
    <w:rsid w:val="000A792D"/>
    <w:rsid w:val="000C04CB"/>
    <w:rsid w:val="000E1162"/>
    <w:rsid w:val="00103CC3"/>
    <w:rsid w:val="001164E6"/>
    <w:rsid w:val="001334EA"/>
    <w:rsid w:val="00170771"/>
    <w:rsid w:val="001C00A3"/>
    <w:rsid w:val="001C38D0"/>
    <w:rsid w:val="001F6E3B"/>
    <w:rsid w:val="0020420F"/>
    <w:rsid w:val="002402CB"/>
    <w:rsid w:val="0027551E"/>
    <w:rsid w:val="00297044"/>
    <w:rsid w:val="002A18A9"/>
    <w:rsid w:val="002D3EA4"/>
    <w:rsid w:val="002E3F26"/>
    <w:rsid w:val="00346371"/>
    <w:rsid w:val="00346D6C"/>
    <w:rsid w:val="00422FD8"/>
    <w:rsid w:val="00457FE6"/>
    <w:rsid w:val="00480F29"/>
    <w:rsid w:val="004931DA"/>
    <w:rsid w:val="00496875"/>
    <w:rsid w:val="004D21C8"/>
    <w:rsid w:val="004E7F74"/>
    <w:rsid w:val="004F1D15"/>
    <w:rsid w:val="004F5970"/>
    <w:rsid w:val="00521DB2"/>
    <w:rsid w:val="005333F8"/>
    <w:rsid w:val="00534D9B"/>
    <w:rsid w:val="00562950"/>
    <w:rsid w:val="0056655C"/>
    <w:rsid w:val="0058588A"/>
    <w:rsid w:val="005923DD"/>
    <w:rsid w:val="005C7F3D"/>
    <w:rsid w:val="005D6C11"/>
    <w:rsid w:val="005E2AC6"/>
    <w:rsid w:val="005E46A2"/>
    <w:rsid w:val="00602875"/>
    <w:rsid w:val="0060712B"/>
    <w:rsid w:val="006432F8"/>
    <w:rsid w:val="0065098D"/>
    <w:rsid w:val="00663386"/>
    <w:rsid w:val="006A0B83"/>
    <w:rsid w:val="006D7360"/>
    <w:rsid w:val="00774FFE"/>
    <w:rsid w:val="00786427"/>
    <w:rsid w:val="007A6AE5"/>
    <w:rsid w:val="0086206E"/>
    <w:rsid w:val="00890481"/>
    <w:rsid w:val="008B3904"/>
    <w:rsid w:val="008F132C"/>
    <w:rsid w:val="009304F5"/>
    <w:rsid w:val="00957D18"/>
    <w:rsid w:val="00975356"/>
    <w:rsid w:val="00976800"/>
    <w:rsid w:val="009A3AB3"/>
    <w:rsid w:val="009C46A9"/>
    <w:rsid w:val="009C71D4"/>
    <w:rsid w:val="009C727B"/>
    <w:rsid w:val="009D75C5"/>
    <w:rsid w:val="00A1114C"/>
    <w:rsid w:val="00A17215"/>
    <w:rsid w:val="00A22AE0"/>
    <w:rsid w:val="00A25CBC"/>
    <w:rsid w:val="00A37C87"/>
    <w:rsid w:val="00A402A4"/>
    <w:rsid w:val="00A7140B"/>
    <w:rsid w:val="00A91157"/>
    <w:rsid w:val="00A96092"/>
    <w:rsid w:val="00AB07C1"/>
    <w:rsid w:val="00AB405C"/>
    <w:rsid w:val="00B05E4D"/>
    <w:rsid w:val="00B85CB4"/>
    <w:rsid w:val="00B95AB1"/>
    <w:rsid w:val="00BC2D7B"/>
    <w:rsid w:val="00BC678B"/>
    <w:rsid w:val="00C74BBE"/>
    <w:rsid w:val="00C823BE"/>
    <w:rsid w:val="00C93345"/>
    <w:rsid w:val="00D01F34"/>
    <w:rsid w:val="00D12962"/>
    <w:rsid w:val="00D14F26"/>
    <w:rsid w:val="00D2457B"/>
    <w:rsid w:val="00D26523"/>
    <w:rsid w:val="00D27D54"/>
    <w:rsid w:val="00D449EF"/>
    <w:rsid w:val="00D715E4"/>
    <w:rsid w:val="00D97C90"/>
    <w:rsid w:val="00E148B6"/>
    <w:rsid w:val="00E410B5"/>
    <w:rsid w:val="00E44D03"/>
    <w:rsid w:val="00E6152D"/>
    <w:rsid w:val="00E73429"/>
    <w:rsid w:val="00EA538A"/>
    <w:rsid w:val="00EF7A1F"/>
    <w:rsid w:val="00F32214"/>
    <w:rsid w:val="00F3363B"/>
    <w:rsid w:val="00F35E24"/>
    <w:rsid w:val="00F4123F"/>
    <w:rsid w:val="00F55746"/>
    <w:rsid w:val="00F97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time"/>
  <w:smartTagType w:namespaceuri="urn:schemas-microsoft-com:office:smarttags" w:name="dat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0771"/>
    <w:pPr>
      <w:jc w:val="center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01F34"/>
    <w:pPr>
      <w:spacing w:before="100" w:after="100"/>
      <w:jc w:val="left"/>
      <w:outlineLvl w:val="0"/>
    </w:pPr>
    <w:rPr>
      <w:rFonts w:ascii="verdata" w:eastAsia="Times New Roman" w:hAnsi="verdata" w:cs="verdata"/>
      <w:b/>
      <w:bCs/>
      <w:kern w:val="36"/>
      <w:sz w:val="48"/>
      <w:szCs w:val="48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01F34"/>
    <w:pPr>
      <w:keepNext/>
      <w:spacing w:before="240" w:after="60"/>
      <w:jc w:val="left"/>
      <w:outlineLvl w:val="3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01F34"/>
    <w:pPr>
      <w:spacing w:before="240" w:after="60"/>
      <w:jc w:val="left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01F34"/>
    <w:rPr>
      <w:rFonts w:ascii="verdata" w:hAnsi="verdata" w:cs="verdata"/>
      <w:b/>
      <w:bCs/>
      <w:kern w:val="36"/>
      <w:sz w:val="48"/>
      <w:szCs w:val="4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01F34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01F34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Hyperlink">
    <w:name w:val="Hyperlink"/>
    <w:basedOn w:val="DefaultParagraphFont"/>
    <w:uiPriority w:val="99"/>
    <w:rsid w:val="001707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7077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17077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70771"/>
    <w:rPr>
      <w:rFonts w:ascii="Calibri" w:hAnsi="Calibri" w:cs="Times New Roman"/>
    </w:rPr>
  </w:style>
  <w:style w:type="table" w:styleId="TableGrid">
    <w:name w:val="Table Grid"/>
    <w:basedOn w:val="TableNormal"/>
    <w:uiPriority w:val="99"/>
    <w:rsid w:val="0017077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semiHidden/>
    <w:rsid w:val="001707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link w:val="ConsNormal0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nformat0">
    <w:name w:val="ConsNonformat Знак"/>
    <w:basedOn w:val="DefaultParagraphFont"/>
    <w:link w:val="ConsNonformat"/>
    <w:uiPriority w:val="99"/>
    <w:semiHidden/>
    <w:locked/>
    <w:rsid w:val="00170771"/>
    <w:rPr>
      <w:rFonts w:ascii="Courier New" w:hAnsi="Courier New" w:cs="Courier New"/>
      <w:lang w:val="ru-RU" w:eastAsia="ru-RU" w:bidi="ar-SA"/>
    </w:rPr>
  </w:style>
  <w:style w:type="character" w:customStyle="1" w:styleId="ConsNormal0">
    <w:name w:val="ConsNormal Знак"/>
    <w:basedOn w:val="DefaultParagraphFont"/>
    <w:link w:val="ConsNormal"/>
    <w:uiPriority w:val="99"/>
    <w:locked/>
    <w:rsid w:val="00170771"/>
    <w:rPr>
      <w:rFonts w:ascii="Arial" w:hAnsi="Arial" w:cs="Arial"/>
      <w:lang w:val="ru-RU" w:eastAsia="ru-RU" w:bidi="ar-SA"/>
    </w:rPr>
  </w:style>
  <w:style w:type="paragraph" w:customStyle="1" w:styleId="ConsPlusNormal">
    <w:name w:val="ConsPlusNormal"/>
    <w:uiPriority w:val="99"/>
    <w:rsid w:val="0017077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2">
    <w:name w:val="Body Text 2"/>
    <w:basedOn w:val="Normal"/>
    <w:link w:val="BodyText2Char"/>
    <w:uiPriority w:val="99"/>
    <w:rsid w:val="00D01F34"/>
    <w:pPr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rsid w:val="00D01F34"/>
    <w:pPr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D01F34"/>
    <w:pPr>
      <w:spacing w:after="120" w:line="48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01F34"/>
    <w:rPr>
      <w:rFonts w:ascii="Times New Roman" w:hAnsi="Times New Roman" w:cs="Times New Roman"/>
      <w:sz w:val="24"/>
      <w:szCs w:val="24"/>
      <w:lang w:eastAsia="ru-RU"/>
    </w:rPr>
  </w:style>
  <w:style w:type="paragraph" w:styleId="HTMLPreformatted">
    <w:name w:val="HTML Preformatted"/>
    <w:basedOn w:val="Normal"/>
    <w:link w:val="HTMLPreformattedChar"/>
    <w:uiPriority w:val="99"/>
    <w:rsid w:val="00D01F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01F34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consnormal1">
    <w:name w:val="con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Таблицы (моноширинный)"/>
    <w:basedOn w:val="Normal"/>
    <w:next w:val="Normal"/>
    <w:uiPriority w:val="99"/>
    <w:rsid w:val="00D01F34"/>
    <w:pPr>
      <w:widowControl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D01F34"/>
    <w:pPr>
      <w:spacing w:after="12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01F34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01F34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0">
    <w:name w:val="consplusnormal"/>
    <w:basedOn w:val="Normal"/>
    <w:uiPriority w:val="99"/>
    <w:rsid w:val="00D01F34"/>
    <w:pPr>
      <w:spacing w:before="100" w:after="10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01F34"/>
    <w:pPr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01F34"/>
    <w:rPr>
      <w:rFonts w:ascii="Tahoma" w:hAnsi="Tahoma" w:cs="Tahoma"/>
      <w:sz w:val="16"/>
      <w:szCs w:val="16"/>
      <w:lang w:eastAsia="ru-RU"/>
    </w:rPr>
  </w:style>
  <w:style w:type="paragraph" w:customStyle="1" w:styleId="2">
    <w:name w:val="заголовок 2"/>
    <w:basedOn w:val="Normal"/>
    <w:next w:val="Normal"/>
    <w:uiPriority w:val="99"/>
    <w:rsid w:val="00D01F34"/>
    <w:pPr>
      <w:keepNext/>
      <w:autoSpaceDE w:val="0"/>
      <w:autoSpaceDN w:val="0"/>
      <w:jc w:val="left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3">
    <w:name w:val="заголовок 3"/>
    <w:basedOn w:val="Normal"/>
    <w:next w:val="Normal"/>
    <w:uiPriority w:val="99"/>
    <w:rsid w:val="00D01F34"/>
    <w:pPr>
      <w:keepNext/>
      <w:autoSpaceDE w:val="0"/>
      <w:autoSpaceDN w:val="0"/>
      <w:outlineLvl w:val="2"/>
    </w:pPr>
    <w:rPr>
      <w:rFonts w:ascii="Times New Roman" w:eastAsia="Times New Roman" w:hAnsi="Times New Roman"/>
      <w:b/>
      <w:bCs/>
      <w:sz w:val="32"/>
      <w:szCs w:val="32"/>
      <w:lang w:eastAsia="ru-RU"/>
    </w:rPr>
  </w:style>
  <w:style w:type="paragraph" w:customStyle="1" w:styleId="a0">
    <w:name w:val="Стиль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BlockQuotation">
    <w:name w:val="Block Quotation"/>
    <w:basedOn w:val="Normal"/>
    <w:uiPriority w:val="99"/>
    <w:rsid w:val="00D01F34"/>
    <w:pPr>
      <w:widowControl w:val="0"/>
      <w:overflowPunct w:val="0"/>
      <w:autoSpaceDE w:val="0"/>
      <w:autoSpaceDN w:val="0"/>
      <w:adjustRightInd w:val="0"/>
      <w:ind w:left="567" w:right="-2"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D01F34"/>
    <w:pPr>
      <w:shd w:val="clear" w:color="auto" w:fill="00008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01F34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D01F34"/>
    <w:pPr>
      <w:spacing w:after="120"/>
      <w:ind w:left="283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">
    <w:name w:val="Знак Знак Знак"/>
    <w:basedOn w:val="Normal"/>
    <w:uiPriority w:val="99"/>
    <w:rsid w:val="00D01F34"/>
    <w:pPr>
      <w:spacing w:after="160" w:line="240" w:lineRule="exact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Style3">
    <w:name w:val="Style3"/>
    <w:basedOn w:val="Normal"/>
    <w:uiPriority w:val="99"/>
    <w:rsid w:val="00D01F34"/>
    <w:pPr>
      <w:widowControl w:val="0"/>
      <w:autoSpaceDE w:val="0"/>
      <w:autoSpaceDN w:val="0"/>
      <w:adjustRightInd w:val="0"/>
      <w:spacing w:line="241" w:lineRule="exact"/>
      <w:ind w:firstLine="274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211">
    <w:name w:val="Font Style211"/>
    <w:basedOn w:val="DefaultParagraphFont"/>
    <w:uiPriority w:val="99"/>
    <w:rsid w:val="00D01F34"/>
    <w:rPr>
      <w:rFonts w:ascii="Courier New" w:hAnsi="Courier New" w:cs="Courier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D01F34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01F34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97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\Documents\&#1070;&#1083;&#1103;\&#1075;&#1088;&#1072;&#1076;&#1086;&#1089;&#1090;&#1088;&#1086;&#1080;&#1090;&#1077;&#1083;&#1100;&#1085;&#1086;&#1077;%20&#1079;&#1072;&#1082;&#1086;&#1085;&#1086;&#1076;&#1072;&#1090;&#1077;&#1083;&#1100;&#1089;&#1090;&#1074;&#1086;\&#1057;&#1099;&#1088;&#1082;&#1086;&#1074;&#1086;\&#1055;&#1056;&#1054;&#1058;&#1054;&#1050;&#1054;&#1051;%20&#1089;&#1083;&#1091;&#1096;&#1072;&#1085;&#1080;&#1081;%20&#1087;&#1086;%20&#1087;&#1088;&#1086;&#1077;&#1082;&#1090;&#1091;%20&#1055;&#1047;&#1047;%20&#1057;&#1067;&#1088;&#1082;&#1086;&#1074;&#1086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admnburasy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145</TotalTime>
  <Pages>4</Pages>
  <Words>1792</Words>
  <Characters>10215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2016-06-06T06:45:00Z</dcterms:created>
  <dcterms:modified xsi:type="dcterms:W3CDTF">2016-07-08T07:00:00Z</dcterms:modified>
</cp:coreProperties>
</file>